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AC7FE" w14:textId="7777777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BAYNS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1417333E" w14:textId="3F462E42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Cockersand Abbey.</w:t>
      </w:r>
    </w:p>
    <w:p w14:paraId="59158E70" w14:textId="7777777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065261" w14:textId="681CE7D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6612A5" w14:textId="77777777" w:rsidR="00CC52EF" w:rsidRDefault="00CC52EF" w:rsidP="00CC5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6FE5F731" w14:textId="77777777" w:rsidR="00CC52EF" w:rsidRDefault="00CC52EF" w:rsidP="00CC5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37F71825" w14:textId="06E33DD7" w:rsidR="00CC52EF" w:rsidRDefault="00CC52EF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2C931819" w14:textId="7777777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22104E27" w14:textId="7777777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6692E430" w14:textId="1C6564EA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.97)</w:t>
      </w:r>
    </w:p>
    <w:p w14:paraId="5499A360" w14:textId="77777777" w:rsidR="00CC52EF" w:rsidRDefault="00CC52EF" w:rsidP="00CC5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Dominicans in York by</w:t>
      </w:r>
    </w:p>
    <w:p w14:paraId="251D6E52" w14:textId="77777777" w:rsidR="00CC52EF" w:rsidRDefault="00CC52EF" w:rsidP="00CC5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78DD15C8" w14:textId="751E0E76" w:rsidR="00CC52EF" w:rsidRDefault="00CC52EF" w:rsidP="00CC52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p.98)</w:t>
      </w:r>
    </w:p>
    <w:p w14:paraId="2C490438" w14:textId="7777777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398B6" w14:textId="7777777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632B8" w14:textId="6414B567" w:rsidR="00377239" w:rsidRDefault="00377239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0980120E" w14:textId="6834931B" w:rsidR="00CC52EF" w:rsidRPr="003572CF" w:rsidRDefault="00CC52EF" w:rsidP="00377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June 2021</w:t>
      </w:r>
    </w:p>
    <w:p w14:paraId="74DFEDD8" w14:textId="578483F3" w:rsidR="00BA00AB" w:rsidRPr="0037723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772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5CB5E" w14:textId="77777777" w:rsidR="00377239" w:rsidRDefault="00377239" w:rsidP="009139A6">
      <w:r>
        <w:separator/>
      </w:r>
    </w:p>
  </w:endnote>
  <w:endnote w:type="continuationSeparator" w:id="0">
    <w:p w14:paraId="0FCAB9B7" w14:textId="77777777" w:rsidR="00377239" w:rsidRDefault="003772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B29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15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3C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47712" w14:textId="77777777" w:rsidR="00377239" w:rsidRDefault="00377239" w:rsidP="009139A6">
      <w:r>
        <w:separator/>
      </w:r>
    </w:p>
  </w:footnote>
  <w:footnote w:type="continuationSeparator" w:id="0">
    <w:p w14:paraId="48040FAA" w14:textId="77777777" w:rsidR="00377239" w:rsidRDefault="003772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A6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A8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AB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39"/>
    <w:rsid w:val="000666E0"/>
    <w:rsid w:val="002510B7"/>
    <w:rsid w:val="00377239"/>
    <w:rsid w:val="005C130B"/>
    <w:rsid w:val="00826F5C"/>
    <w:rsid w:val="009139A6"/>
    <w:rsid w:val="009448BB"/>
    <w:rsid w:val="00A3176C"/>
    <w:rsid w:val="00BA00AB"/>
    <w:rsid w:val="00CC52E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64C5B"/>
  <w15:chartTrackingRefBased/>
  <w15:docId w15:val="{0573E477-1A46-419F-B768-0C41F319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2021-03-16T22:15:00Z</dcterms:created>
  <dcterms:modified xsi:type="dcterms:W3CDTF">2021-06-01T11:30:00Z</dcterms:modified>
</cp:coreProperties>
</file>